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CRAWEFORD</w:t>
      </w:r>
      <w:bookmarkEnd w:id="0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Newcastle upon Tyne. Merchant.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Sir Richard Musgrave</w:t>
      </w:r>
      <w:r w:rsidRPr="0057385E">
        <w:rPr>
          <w:rStyle w:val="Hyperlink"/>
          <w:rFonts w:ascii="Times New Roman" w:hAnsi="Times New Roman" w:cs="Times New Roman"/>
          <w:color w:val="auto"/>
          <w:szCs w:val="24"/>
          <w:u w:val="none"/>
        </w:rPr>
        <w:t xml:space="preserve">(q.v.) brought a plaint of debt against him, </w:t>
      </w: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Robert 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Craweford</w:t>
      </w:r>
      <w:proofErr w:type="spellEnd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Lytster</w:t>
      </w:r>
      <w:proofErr w:type="spellEnd"/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John Langton(q.v.), all of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Newcastle upon Tyne.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7385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7385E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7385E" w:rsidRPr="0057385E" w:rsidRDefault="0057385E" w:rsidP="0057385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7385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23 January 2016</w:t>
      </w:r>
    </w:p>
    <w:p w:rsidR="006B2F86" w:rsidRPr="0057385E" w:rsidRDefault="0057385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7385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85E" w:rsidRDefault="0057385E" w:rsidP="00E71FC3">
      <w:pPr>
        <w:spacing w:after="0" w:line="240" w:lineRule="auto"/>
      </w:pPr>
      <w:r>
        <w:separator/>
      </w:r>
    </w:p>
  </w:endnote>
  <w:endnote w:type="continuationSeparator" w:id="0">
    <w:p w:rsidR="0057385E" w:rsidRDefault="005738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85E" w:rsidRDefault="0057385E" w:rsidP="00E71FC3">
      <w:pPr>
        <w:spacing w:after="0" w:line="240" w:lineRule="auto"/>
      </w:pPr>
      <w:r>
        <w:separator/>
      </w:r>
    </w:p>
  </w:footnote>
  <w:footnote w:type="continuationSeparator" w:id="0">
    <w:p w:rsidR="0057385E" w:rsidRDefault="005738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5E"/>
    <w:rsid w:val="005738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8D8CD3-D7E2-43B4-B96F-994ABA26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7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2016-03-29T21:29:00Z</dcterms:created>
  <dcterms:modified xsi:type="dcterms:W3CDTF">2016-03-29T21:35:00Z</dcterms:modified>
</cp:coreProperties>
</file>